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456F1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4D3828F4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7E87E477" w14:textId="169ACE07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401B8D">
        <w:rPr>
          <w:rFonts w:ascii="Verdana" w:hAnsi="Verdana"/>
          <w:sz w:val="22"/>
        </w:rPr>
        <w:t>2</w:t>
      </w:r>
      <w:r>
        <w:rPr>
          <w:rFonts w:ascii="Verdana" w:hAnsi="Verdana"/>
          <w:sz w:val="22"/>
        </w:rPr>
        <w:t xml:space="preserve">          </w:t>
      </w:r>
      <w:r w:rsidR="00A95425">
        <w:rPr>
          <w:rFonts w:ascii="Verdana" w:hAnsi="Verdana"/>
          <w:sz w:val="22"/>
        </w:rPr>
        <w:t>Model</w:t>
      </w:r>
      <w:r w:rsidR="00560D1C" w:rsidRPr="0052198B">
        <w:rPr>
          <w:rFonts w:ascii="Verdana" w:hAnsi="Verdana"/>
          <w:sz w:val="22"/>
        </w:rPr>
        <w:t xml:space="preserve"> referentie</w:t>
      </w:r>
      <w:bookmarkEnd w:id="0"/>
      <w:r w:rsidR="00401B8D">
        <w:rPr>
          <w:rFonts w:ascii="Verdana" w:hAnsi="Verdana"/>
          <w:sz w:val="22"/>
        </w:rPr>
        <w:t>-opdracht</w:t>
      </w:r>
    </w:p>
    <w:p w14:paraId="3E54A28A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4FEC64F8" w14:textId="77777777" w:rsidR="00DE6B75" w:rsidRPr="004E2B95" w:rsidRDefault="00DE6B75" w:rsidP="00560D1C">
      <w:pPr>
        <w:rPr>
          <w:rFonts w:ascii="Verdana" w:hAnsi="Verdana"/>
          <w:b/>
          <w:sz w:val="20"/>
        </w:rPr>
      </w:pPr>
    </w:p>
    <w:p w14:paraId="3AEA59F5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171E06BF" w14:textId="77777777" w:rsidTr="002B7B00">
        <w:tc>
          <w:tcPr>
            <w:tcW w:w="4661" w:type="dxa"/>
          </w:tcPr>
          <w:p w14:paraId="4B89DA0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027D359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87D20B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135DF8CA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435CC33C" w14:textId="77777777" w:rsidTr="002B7B00">
        <w:tc>
          <w:tcPr>
            <w:tcW w:w="4661" w:type="dxa"/>
          </w:tcPr>
          <w:p w14:paraId="75F58B0D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67E45E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F0524A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3983DC3A" w14:textId="77777777" w:rsidTr="002B7B00">
        <w:tc>
          <w:tcPr>
            <w:tcW w:w="4661" w:type="dxa"/>
          </w:tcPr>
          <w:p w14:paraId="58BAAC16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0C68B94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898F193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0E7855E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18FD665" w14:textId="77777777" w:rsidTr="002B7B00">
        <w:tc>
          <w:tcPr>
            <w:tcW w:w="4661" w:type="dxa"/>
          </w:tcPr>
          <w:p w14:paraId="12A47317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49E000E9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C6AAD20" w14:textId="77777777" w:rsidTr="002B7B00">
        <w:tc>
          <w:tcPr>
            <w:tcW w:w="4661" w:type="dxa"/>
          </w:tcPr>
          <w:p w14:paraId="76209BC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5C063A1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5EFD27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15106705" w14:textId="77777777" w:rsidTr="002B7B00">
        <w:tc>
          <w:tcPr>
            <w:tcW w:w="4661" w:type="dxa"/>
          </w:tcPr>
          <w:p w14:paraId="73806296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1F531D0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28CD42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7FB2E03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0C514D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611D47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27AACD25" w14:textId="77777777" w:rsidTr="002B7B00">
        <w:tc>
          <w:tcPr>
            <w:tcW w:w="4661" w:type="dxa"/>
          </w:tcPr>
          <w:p w14:paraId="314CEE7A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6F6598FB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0EB71F23" w14:textId="77777777" w:rsidTr="002B7B00">
        <w:tc>
          <w:tcPr>
            <w:tcW w:w="4661" w:type="dxa"/>
          </w:tcPr>
          <w:p w14:paraId="5E8CD6F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5C1E8E8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B4DB21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4166EED" w14:textId="77777777" w:rsidTr="002B7B00">
        <w:tc>
          <w:tcPr>
            <w:tcW w:w="4661" w:type="dxa"/>
          </w:tcPr>
          <w:p w14:paraId="22324D5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 xml:space="preserve">: </w:t>
            </w:r>
          </w:p>
        </w:tc>
        <w:tc>
          <w:tcPr>
            <w:tcW w:w="4661" w:type="dxa"/>
          </w:tcPr>
          <w:p w14:paraId="7ECD00D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19A5AE2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Zo ja, het percentage en de naam van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combinanten</w:t>
            </w:r>
            <w:proofErr w:type="spellEnd"/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560D1C" w:rsidRPr="004E2B95" w14:paraId="151127D0" w14:textId="77777777" w:rsidTr="002B7B00">
        <w:tc>
          <w:tcPr>
            <w:tcW w:w="4661" w:type="dxa"/>
          </w:tcPr>
          <w:p w14:paraId="6BAA376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7C1BC12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FCD0C0B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 xml:space="preserve">minimumeis(en) </w:t>
            </w:r>
            <w:r w:rsidRPr="001E5231">
              <w:rPr>
                <w:rFonts w:ascii="Verdana" w:hAnsi="Verdana"/>
                <w:i/>
                <w:strike/>
                <w:color w:val="FF0000"/>
                <w:sz w:val="20"/>
              </w:rPr>
              <w:t>en dat deze voldoen aan de genoemde minimale financiële omvang. Dat u voldoet aan de minimale financiële omvang aantonen door middel van een korte verifieerbare onderbouwing/berekening</w:t>
            </w:r>
            <w:r w:rsidRPr="004E2B95">
              <w:rPr>
                <w:rFonts w:ascii="Verdana" w:hAnsi="Verdana"/>
                <w:i/>
                <w:sz w:val="20"/>
              </w:rPr>
              <w:t xml:space="preserve"> !!</w:t>
            </w:r>
          </w:p>
          <w:p w14:paraId="0853E1F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F82DEAB" w14:textId="77777777" w:rsidTr="002B7B00">
        <w:tc>
          <w:tcPr>
            <w:tcW w:w="4661" w:type="dxa"/>
          </w:tcPr>
          <w:p w14:paraId="4E3110EE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De door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>(en)/ onderaannemer(s) uitgevoerde relevante werkzaamheden:</w:t>
            </w:r>
          </w:p>
        </w:tc>
        <w:tc>
          <w:tcPr>
            <w:tcW w:w="4661" w:type="dxa"/>
          </w:tcPr>
          <w:p w14:paraId="4B636768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25ADA3A8" w14:textId="77777777" w:rsidTr="002B7B00">
        <w:tc>
          <w:tcPr>
            <w:tcW w:w="4661" w:type="dxa"/>
          </w:tcPr>
          <w:p w14:paraId="1AA5107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4974ECC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116C316F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7EB13B26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70371A1C" w14:textId="7DAD6965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</w:t>
      </w:r>
      <w:r w:rsidR="00401B8D">
        <w:rPr>
          <w:rFonts w:ascii="Verdana" w:hAnsi="Verdana"/>
          <w:i/>
          <w:sz w:val="20"/>
        </w:rPr>
        <w:t xml:space="preserve"> project</w:t>
      </w:r>
      <w:r w:rsidRPr="00C46714">
        <w:rPr>
          <w:rFonts w:ascii="Verdana" w:hAnsi="Verdana"/>
          <w:i/>
          <w:sz w:val="20"/>
        </w:rPr>
        <w:t xml:space="preserve"> naar tevredenheid van de Opdrachtgever is uitgevoerd. Daarnaast moet uit de te verstrekken verklaring/ aanvullende documenten opgemaakt kunnen worden dat aan de kerncompetentie(s)/minimumeis(en) wordt voldaan.</w:t>
      </w:r>
    </w:p>
    <w:p w14:paraId="0CF1A760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ED82" w14:textId="77777777" w:rsidR="00401B8D" w:rsidRDefault="00401B8D">
      <w:r>
        <w:separator/>
      </w:r>
    </w:p>
  </w:endnote>
  <w:endnote w:type="continuationSeparator" w:id="0">
    <w:p w14:paraId="41040E5C" w14:textId="77777777" w:rsidR="00401B8D" w:rsidRDefault="0040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C2EC" w14:textId="77777777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1AD0B83F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5438FA90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C373" w14:textId="77777777" w:rsidR="00401B8D" w:rsidRDefault="00401B8D">
      <w:r>
        <w:separator/>
      </w:r>
    </w:p>
  </w:footnote>
  <w:footnote w:type="continuationSeparator" w:id="0">
    <w:p w14:paraId="4CA3637A" w14:textId="77777777" w:rsidR="00401B8D" w:rsidRDefault="00401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705D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0DF24C8E" wp14:editId="236F90C5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401B8D"/>
    <w:rsid w:val="000532C7"/>
    <w:rsid w:val="000644E0"/>
    <w:rsid w:val="001E4CD9"/>
    <w:rsid w:val="001E5231"/>
    <w:rsid w:val="00217ED2"/>
    <w:rsid w:val="002D27FC"/>
    <w:rsid w:val="002D521A"/>
    <w:rsid w:val="00393C84"/>
    <w:rsid w:val="00401B8D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9024B4"/>
    <w:rsid w:val="00A444FF"/>
    <w:rsid w:val="00A95425"/>
    <w:rsid w:val="00AE574B"/>
    <w:rsid w:val="00B42C6C"/>
    <w:rsid w:val="00B55489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CE399E"/>
  <w15:docId w15:val="{7131BFE8-5ED2-4987-888E-88BE3231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Werken\Nationaal-Europees%20Openbaar\4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4.3 Bijlage format referentieopdracht</Template>
  <TotalTime>1</TotalTime>
  <Pages>1</Pages>
  <Words>179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Bos-van Egmond, Petra</cp:lastModifiedBy>
  <cp:revision>2</cp:revision>
  <dcterms:created xsi:type="dcterms:W3CDTF">2023-02-05T12:57:00Z</dcterms:created>
  <dcterms:modified xsi:type="dcterms:W3CDTF">2023-02-05T12:57:00Z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</Properties>
</file>